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C8D" w:rsidRPr="00231C8D" w:rsidRDefault="00231C8D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</w:p>
    <w:p w:rsidR="00231C8D" w:rsidRDefault="00231C8D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</w:p>
    <w:p w:rsidR="00231C8D" w:rsidRDefault="00231C8D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</w:p>
    <w:p w:rsidR="00231C8D" w:rsidRDefault="00231C8D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</w:p>
    <w:p w:rsidR="00231C8D" w:rsidRDefault="00231C8D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</w:p>
    <w:p w:rsidR="00231C8D" w:rsidRDefault="00F200F8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  <w:r>
        <w:rPr>
          <w:rFonts w:ascii="Arial" w:eastAsia="Times New Roman" w:hAnsi="Arial" w:cs="Arial"/>
          <w:b/>
          <w:noProof/>
          <w:color w:val="D06F1A"/>
          <w:sz w:val="24"/>
          <w:szCs w:val="24"/>
          <w:lang w:eastAsia="en-AU"/>
        </w:rPr>
        <w:drawing>
          <wp:anchor distT="0" distB="0" distL="114300" distR="114300" simplePos="0" relativeHeight="251658240" behindDoc="1" locked="0" layoutInCell="1" allowOverlap="1" wp14:anchorId="00E239C9" wp14:editId="01CF85A0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2752344" cy="789432"/>
            <wp:effectExtent l="0" t="0" r="0" b="0"/>
            <wp:wrapTight wrapText="bothSides">
              <wp:wrapPolygon edited="0">
                <wp:start x="0" y="0"/>
                <wp:lineTo x="0" y="20853"/>
                <wp:lineTo x="21381" y="20853"/>
                <wp:lineTo x="2138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SNSW_logo_fin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344" cy="7894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0F8" w:rsidRDefault="00F200F8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</w:p>
    <w:p w:rsidR="00F200F8" w:rsidRDefault="00F200F8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</w:p>
    <w:p w:rsidR="00F200F8" w:rsidRDefault="00F200F8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</w:p>
    <w:p w:rsidR="00F200F8" w:rsidRDefault="00F200F8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</w:p>
    <w:p w:rsidR="00F200F8" w:rsidRDefault="00F200F8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</w:p>
    <w:p w:rsidR="00F200F8" w:rsidRDefault="00F200F8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</w:p>
    <w:p w:rsidR="00231C8D" w:rsidRPr="00231C8D" w:rsidRDefault="00231C8D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  <w:r w:rsidRPr="00231C8D"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  <w:t xml:space="preserve">Position </w:t>
      </w:r>
      <w:r w:rsidR="006F157A"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  <w:t>available</w:t>
      </w:r>
      <w:bookmarkStart w:id="0" w:name="_GoBack"/>
      <w:bookmarkEnd w:id="0"/>
      <w:r w:rsidRPr="00231C8D"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  <w:t xml:space="preserve"> – </w:t>
      </w:r>
      <w:r w:rsidR="00AE41E8"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  <w:t>Peer Connector</w:t>
      </w:r>
      <w:r w:rsidRPr="00231C8D"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  <w:t xml:space="preserve"> (casual)</w:t>
      </w:r>
    </w:p>
    <w:p w:rsidR="00231C8D" w:rsidRDefault="00231C8D" w:rsidP="00231C8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</w:p>
    <w:p w:rsidR="00231C8D" w:rsidRDefault="00231C8D" w:rsidP="00231C8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>
        <w:rPr>
          <w:rFonts w:ascii="Arial" w:eastAsia="Times New Roman" w:hAnsi="Arial" w:cs="Arial"/>
          <w:sz w:val="24"/>
          <w:szCs w:val="24"/>
          <w:lang w:eastAsia="en-AU"/>
        </w:rPr>
        <w:t xml:space="preserve">Down Syndrome NSW is currently looking for a passionate, energetic and committed individual to help establish and run </w:t>
      </w:r>
      <w:r w:rsidR="00AE41E8">
        <w:rPr>
          <w:rFonts w:ascii="Arial" w:eastAsia="Times New Roman" w:hAnsi="Arial" w:cs="Arial"/>
          <w:sz w:val="24"/>
          <w:szCs w:val="24"/>
          <w:lang w:eastAsia="en-AU"/>
        </w:rPr>
        <w:t xml:space="preserve">two </w:t>
      </w:r>
      <w:r>
        <w:rPr>
          <w:rFonts w:ascii="Arial" w:eastAsia="Times New Roman" w:hAnsi="Arial" w:cs="Arial"/>
          <w:sz w:val="24"/>
          <w:szCs w:val="24"/>
          <w:lang w:eastAsia="en-AU"/>
        </w:rPr>
        <w:t xml:space="preserve">local </w:t>
      </w:r>
      <w:r w:rsidR="008354C0">
        <w:rPr>
          <w:rFonts w:ascii="Arial" w:eastAsia="Times New Roman" w:hAnsi="Arial" w:cs="Arial"/>
          <w:sz w:val="24"/>
          <w:szCs w:val="24"/>
          <w:lang w:eastAsia="en-AU"/>
        </w:rPr>
        <w:t>social</w:t>
      </w:r>
      <w:r>
        <w:rPr>
          <w:rFonts w:ascii="Arial" w:eastAsia="Times New Roman" w:hAnsi="Arial" w:cs="Arial"/>
          <w:sz w:val="24"/>
          <w:szCs w:val="24"/>
          <w:lang w:eastAsia="en-AU"/>
        </w:rPr>
        <w:t xml:space="preserve"> group</w:t>
      </w:r>
      <w:r w:rsidR="00AE41E8">
        <w:rPr>
          <w:rFonts w:ascii="Arial" w:eastAsia="Times New Roman" w:hAnsi="Arial" w:cs="Arial"/>
          <w:sz w:val="24"/>
          <w:szCs w:val="24"/>
          <w:lang w:eastAsia="en-AU"/>
        </w:rPr>
        <w:t>s</w:t>
      </w:r>
      <w:r>
        <w:rPr>
          <w:rFonts w:ascii="Arial" w:eastAsia="Times New Roman" w:hAnsi="Arial" w:cs="Arial"/>
          <w:sz w:val="24"/>
          <w:szCs w:val="24"/>
          <w:lang w:eastAsia="en-AU"/>
        </w:rPr>
        <w:t xml:space="preserve"> in the </w:t>
      </w:r>
      <w:r w:rsidR="00B957D8">
        <w:rPr>
          <w:rFonts w:ascii="Arial" w:eastAsia="Times New Roman" w:hAnsi="Arial" w:cs="Arial"/>
          <w:sz w:val="24"/>
          <w:szCs w:val="24"/>
          <w:lang w:eastAsia="en-AU"/>
        </w:rPr>
        <w:t>Hornsby and Ryde</w:t>
      </w:r>
      <w:r w:rsidR="008354C0">
        <w:rPr>
          <w:rFonts w:ascii="Arial" w:eastAsia="Times New Roman" w:hAnsi="Arial" w:cs="Arial"/>
          <w:sz w:val="24"/>
          <w:szCs w:val="24"/>
          <w:lang w:eastAsia="en-AU"/>
        </w:rPr>
        <w:t xml:space="preserve"> areas, </w:t>
      </w:r>
      <w:r>
        <w:rPr>
          <w:rFonts w:ascii="Arial" w:eastAsia="Times New Roman" w:hAnsi="Arial" w:cs="Arial"/>
          <w:sz w:val="24"/>
          <w:szCs w:val="24"/>
          <w:lang w:eastAsia="en-AU"/>
        </w:rPr>
        <w:t xml:space="preserve">for adults with Down syndrome and intellectual disability. </w:t>
      </w:r>
    </w:p>
    <w:p w:rsidR="00231C8D" w:rsidRDefault="00231C8D" w:rsidP="00231C8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</w:p>
    <w:p w:rsidR="00231C8D" w:rsidRPr="008E4037" w:rsidRDefault="00231C8D" w:rsidP="00231C8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>
        <w:rPr>
          <w:rFonts w:ascii="Arial" w:eastAsia="Times New Roman" w:hAnsi="Arial" w:cs="Arial"/>
          <w:sz w:val="24"/>
          <w:szCs w:val="24"/>
          <w:lang w:eastAsia="en-AU"/>
        </w:rPr>
        <w:t>The goal of each group will be to build the social networks, independence and skills of group members – while having fun at the same time.</w:t>
      </w:r>
      <w:r w:rsidR="00423C5D">
        <w:rPr>
          <w:rFonts w:ascii="Arial" w:eastAsia="Times New Roman" w:hAnsi="Arial" w:cs="Arial"/>
          <w:sz w:val="24"/>
          <w:szCs w:val="24"/>
          <w:lang w:eastAsia="en-AU"/>
        </w:rPr>
        <w:t xml:space="preserve"> There will also be a focus on helping group members to prepare for the rollout of the National Disability Insurance Scheme</w:t>
      </w:r>
      <w:r w:rsidR="00695F08">
        <w:rPr>
          <w:rFonts w:ascii="Arial" w:eastAsia="Times New Roman" w:hAnsi="Arial" w:cs="Arial"/>
          <w:sz w:val="24"/>
          <w:szCs w:val="24"/>
          <w:lang w:eastAsia="en-AU"/>
        </w:rPr>
        <w:t xml:space="preserve"> (NDIS)</w:t>
      </w:r>
      <w:r w:rsidR="00423C5D">
        <w:rPr>
          <w:rFonts w:ascii="Arial" w:eastAsia="Times New Roman" w:hAnsi="Arial" w:cs="Arial"/>
          <w:sz w:val="24"/>
          <w:szCs w:val="24"/>
          <w:lang w:eastAsia="en-AU"/>
        </w:rPr>
        <w:t xml:space="preserve"> in their local area. </w:t>
      </w:r>
    </w:p>
    <w:p w:rsidR="00231C8D" w:rsidRDefault="00231C8D" w:rsidP="00231C8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</w:p>
    <w:p w:rsidR="00231C8D" w:rsidRDefault="00231C8D" w:rsidP="00231C8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>
        <w:rPr>
          <w:rFonts w:ascii="Arial" w:eastAsia="Times New Roman" w:hAnsi="Arial" w:cs="Arial"/>
          <w:sz w:val="24"/>
          <w:szCs w:val="24"/>
          <w:lang w:eastAsia="en-AU"/>
        </w:rPr>
        <w:t xml:space="preserve">The successful applicant will be based in the </w:t>
      </w:r>
      <w:r w:rsidR="00AE41E8">
        <w:rPr>
          <w:rFonts w:ascii="Arial" w:eastAsia="Times New Roman" w:hAnsi="Arial" w:cs="Arial"/>
          <w:sz w:val="24"/>
          <w:szCs w:val="24"/>
          <w:lang w:eastAsia="en-AU"/>
        </w:rPr>
        <w:t xml:space="preserve">Hornsby / Ryde </w:t>
      </w:r>
      <w:r>
        <w:rPr>
          <w:rFonts w:ascii="Arial" w:eastAsia="Times New Roman" w:hAnsi="Arial" w:cs="Arial"/>
          <w:sz w:val="24"/>
          <w:szCs w:val="24"/>
          <w:lang w:eastAsia="en-AU"/>
        </w:rPr>
        <w:t>area, with strong networks in the local community.</w:t>
      </w:r>
      <w:r w:rsidR="00695F08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  <w:r w:rsidR="00695F08">
        <w:rPr>
          <w:rFonts w:ascii="Arial" w:eastAsia="Times New Roman" w:hAnsi="Arial" w:cs="Arial"/>
          <w:sz w:val="24"/>
          <w:szCs w:val="24"/>
          <w:lang w:eastAsia="en-AU"/>
        </w:rPr>
        <w:t>Prior knowledge about the NDIS is desirable, but not essential.</w:t>
      </w:r>
    </w:p>
    <w:p w:rsidR="00231C8D" w:rsidRDefault="00231C8D" w:rsidP="00231C8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</w:p>
    <w:p w:rsidR="00BB5391" w:rsidRPr="005E37AE" w:rsidRDefault="00BB5391" w:rsidP="00BB5391">
      <w:pPr>
        <w:pStyle w:val="LetterHead"/>
        <w:ind w:left="0" w:right="4"/>
        <w:rPr>
          <w:rFonts w:asciiTheme="minorHAnsi" w:hAnsiTheme="minorHAnsi" w:cstheme="minorHAnsi"/>
          <w:sz w:val="24"/>
          <w:szCs w:val="24"/>
        </w:rPr>
      </w:pPr>
      <w:r w:rsidRPr="005E37AE">
        <w:rPr>
          <w:sz w:val="24"/>
          <w:szCs w:val="24"/>
        </w:rPr>
        <w:t xml:space="preserve">This position is classified under the Social Community Homecare and Disability Services (SCHADS) Industry Modern Award at Level 2, </w:t>
      </w:r>
      <w:proofErr w:type="spellStart"/>
      <w:r w:rsidRPr="005E37AE">
        <w:rPr>
          <w:sz w:val="24"/>
          <w:szCs w:val="24"/>
        </w:rPr>
        <w:t>Paypoint</w:t>
      </w:r>
      <w:proofErr w:type="spellEnd"/>
      <w:r w:rsidRPr="005E37AE">
        <w:rPr>
          <w:sz w:val="24"/>
          <w:szCs w:val="24"/>
        </w:rPr>
        <w:t xml:space="preserve"> 1.</w:t>
      </w:r>
    </w:p>
    <w:p w:rsidR="00BB5391" w:rsidRDefault="00BB5391" w:rsidP="00BB539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</w:p>
    <w:p w:rsidR="00BB5391" w:rsidRPr="00231C8D" w:rsidRDefault="00BB5391" w:rsidP="00BB539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n-AU"/>
        </w:rPr>
      </w:pPr>
      <w:r w:rsidRPr="00231C8D"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  <w:t>To apply or find out more:</w:t>
      </w:r>
    </w:p>
    <w:p w:rsidR="00BB5391" w:rsidRDefault="00BB5391" w:rsidP="00BB539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Please contact Lyb Makin, DSO Project Coordinator</w:t>
      </w:r>
    </w:p>
    <w:p w:rsidR="00BB5391" w:rsidRDefault="00BB5391" w:rsidP="00BB5391">
      <w:pPr>
        <w:rPr>
          <w:rStyle w:val="Hyperlink"/>
          <w:rFonts w:ascii="Arial" w:hAnsi="Arial" w:cs="Arial"/>
          <w:sz w:val="24"/>
          <w:szCs w:val="24"/>
        </w:rPr>
      </w:pPr>
      <w:r w:rsidRPr="005E37AE">
        <w:rPr>
          <w:rFonts w:ascii="Arial" w:hAnsi="Arial" w:cs="Arial"/>
          <w:sz w:val="24"/>
        </w:rPr>
        <w:t>Email:</w:t>
      </w:r>
      <w:r w:rsidRPr="005E37AE">
        <w:rPr>
          <w:sz w:val="24"/>
        </w:rPr>
        <w:t xml:space="preserve"> </w:t>
      </w:r>
      <w:hyperlink r:id="rId5" w:history="1">
        <w:r w:rsidRPr="004B0D1D">
          <w:rPr>
            <w:rStyle w:val="Hyperlink"/>
            <w:rFonts w:ascii="Arial" w:hAnsi="Arial" w:cs="Arial"/>
            <w:sz w:val="24"/>
            <w:szCs w:val="24"/>
          </w:rPr>
          <w:t>lyb.makin@dsansw.org.au</w:t>
        </w:r>
      </w:hyperlink>
      <w:r>
        <w:rPr>
          <w:rStyle w:val="Hyperlink"/>
          <w:rFonts w:ascii="Arial" w:hAnsi="Arial" w:cs="Arial"/>
          <w:sz w:val="24"/>
          <w:szCs w:val="24"/>
        </w:rPr>
        <w:t>.</w:t>
      </w:r>
    </w:p>
    <w:p w:rsidR="00BB5391" w:rsidRDefault="00BB5391" w:rsidP="00BB539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Phone (Mon and Fri only): </w:t>
      </w:r>
      <w:r w:rsidRPr="004B0D1D">
        <w:rPr>
          <w:rFonts w:ascii="Arial" w:hAnsi="Arial" w:cs="Arial"/>
          <w:sz w:val="24"/>
          <w:szCs w:val="24"/>
        </w:rPr>
        <w:t>(02) 9841 4444.</w:t>
      </w:r>
    </w:p>
    <w:p w:rsidR="00BB5391" w:rsidRPr="00231C8D" w:rsidRDefault="00BB5391" w:rsidP="00BB5391">
      <w:pPr>
        <w:rPr>
          <w:rFonts w:ascii="Arial" w:hAnsi="Arial" w:cs="Arial"/>
          <w:color w:val="0563C1" w:themeColor="hyperlink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There is no closing date for this position. Please apply as soon as possible. </w:t>
      </w:r>
    </w:p>
    <w:p w:rsidR="00231C8D" w:rsidRPr="00231C8D" w:rsidRDefault="00231C8D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</w:p>
    <w:p w:rsidR="00231C8D" w:rsidRDefault="00231C8D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</w:p>
    <w:p w:rsidR="00231C8D" w:rsidRDefault="00231C8D" w:rsidP="00231C8D">
      <w:pPr>
        <w:spacing w:after="0" w:line="240" w:lineRule="auto"/>
        <w:jc w:val="center"/>
        <w:rPr>
          <w:rFonts w:ascii="Arial" w:eastAsia="Times New Roman" w:hAnsi="Arial" w:cs="Arial"/>
          <w:b/>
          <w:color w:val="D06F1A"/>
          <w:sz w:val="24"/>
          <w:szCs w:val="24"/>
          <w:lang w:eastAsia="en-AU"/>
        </w:rPr>
      </w:pPr>
    </w:p>
    <w:p w:rsidR="00357223" w:rsidRDefault="006F157A"/>
    <w:sectPr w:rsidR="00357223" w:rsidSect="00231C8D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C45"/>
    <w:rsid w:val="00095C45"/>
    <w:rsid w:val="000E0F63"/>
    <w:rsid w:val="000E6227"/>
    <w:rsid w:val="00202899"/>
    <w:rsid w:val="00231C8D"/>
    <w:rsid w:val="00423C5D"/>
    <w:rsid w:val="004729CC"/>
    <w:rsid w:val="004D7C3F"/>
    <w:rsid w:val="00695F08"/>
    <w:rsid w:val="006F157A"/>
    <w:rsid w:val="007133A1"/>
    <w:rsid w:val="008354C0"/>
    <w:rsid w:val="00AE41E8"/>
    <w:rsid w:val="00B957D8"/>
    <w:rsid w:val="00BB5391"/>
    <w:rsid w:val="00C11217"/>
    <w:rsid w:val="00F2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36A934-6542-4D59-84D6-BF0129E0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C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31C8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0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0F8"/>
    <w:rPr>
      <w:rFonts w:ascii="Segoe UI" w:hAnsi="Segoe UI" w:cs="Segoe UI"/>
      <w:sz w:val="18"/>
      <w:szCs w:val="18"/>
    </w:rPr>
  </w:style>
  <w:style w:type="character" w:customStyle="1" w:styleId="LetterHeadChar">
    <w:name w:val="Letter Head Char"/>
    <w:basedOn w:val="DefaultParagraphFont"/>
    <w:link w:val="LetterHead"/>
    <w:locked/>
    <w:rsid w:val="00BB5391"/>
    <w:rPr>
      <w:rFonts w:ascii="Arial" w:hAnsi="Arial" w:cs="Arial"/>
    </w:rPr>
  </w:style>
  <w:style w:type="paragraph" w:customStyle="1" w:styleId="LetterHead">
    <w:name w:val="Letter Head"/>
    <w:basedOn w:val="Normal"/>
    <w:link w:val="LetterHeadChar"/>
    <w:qFormat/>
    <w:rsid w:val="00BB5391"/>
    <w:pPr>
      <w:spacing w:after="200" w:line="276" w:lineRule="auto"/>
      <w:ind w:left="-1418" w:right="-160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yb.makin@dsansw.org.au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BCA1E83C</Template>
  <TotalTime>5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Lyb Makin</dc:creator>
  <cp:keywords/>
  <dc:description/>
  <cp:lastModifiedBy>Lyb Makin</cp:lastModifiedBy>
  <cp:revision>14</cp:revision>
  <cp:lastPrinted>2015-07-20T02:03:00Z</cp:lastPrinted>
  <dcterms:created xsi:type="dcterms:W3CDTF">2015-09-18T03:56:00Z</dcterms:created>
  <dcterms:modified xsi:type="dcterms:W3CDTF">2015-09-18T04:07:00Z</dcterms:modified>
</cp:coreProperties>
</file>